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Lieferung, Montage und Aufstellung von Experimentiermöbeln im Bereich Elektrotechnik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VA2026_010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Lieferung, Montage und Aufstellung von Experimentiermöbeln im Bereich
Elektrotechnik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